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40" w:rsidRPr="00C301D1" w:rsidRDefault="00271340" w:rsidP="003D2C13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45</w:t>
      </w:r>
    </w:p>
    <w:p w:rsidR="00271340" w:rsidRDefault="00271340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271340" w:rsidRDefault="00271340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71340" w:rsidRDefault="00271340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271340" w:rsidRDefault="00271340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271340" w:rsidRDefault="00271340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271340" w:rsidRDefault="00271340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71340" w:rsidRDefault="00271340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71340" w:rsidRDefault="00271340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71340" w:rsidRPr="00292291" w:rsidRDefault="00271340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271340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271340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271340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271340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271340" w:rsidRPr="00292291" w:rsidRDefault="00271340" w:rsidP="003D2C1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271340" w:rsidRPr="00292291" w:rsidRDefault="00271340" w:rsidP="003D2C1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271340" w:rsidRPr="00292291" w:rsidRDefault="00271340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271340" w:rsidRPr="00292291" w:rsidRDefault="00271340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271340" w:rsidRPr="00292291" w:rsidRDefault="00271340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271340" w:rsidRPr="006F32EF" w:rsidRDefault="0027134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71340" w:rsidRPr="006F32EF" w:rsidRDefault="0027134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271340" w:rsidRDefault="0027134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6F32EF" w:rsidRDefault="0027134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271340" w:rsidRDefault="00271340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271340" w:rsidRPr="00292291" w:rsidRDefault="00271340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271340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271340" w:rsidRDefault="00271340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271340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71340" w:rsidRPr="00292291" w:rsidRDefault="0027134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271340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51E22"/>
    <w:rsid w:val="00271340"/>
    <w:rsid w:val="00273604"/>
    <w:rsid w:val="002812AC"/>
    <w:rsid w:val="00292291"/>
    <w:rsid w:val="002A1E92"/>
    <w:rsid w:val="003915FC"/>
    <w:rsid w:val="003C4B0F"/>
    <w:rsid w:val="003D2C13"/>
    <w:rsid w:val="003E728E"/>
    <w:rsid w:val="004D1249"/>
    <w:rsid w:val="00523BE8"/>
    <w:rsid w:val="006F32EF"/>
    <w:rsid w:val="00734290"/>
    <w:rsid w:val="007A66AE"/>
    <w:rsid w:val="00893BF6"/>
    <w:rsid w:val="00930195"/>
    <w:rsid w:val="00A77376"/>
    <w:rsid w:val="00A97279"/>
    <w:rsid w:val="00B10C23"/>
    <w:rsid w:val="00C301D1"/>
    <w:rsid w:val="00CD1EE4"/>
    <w:rsid w:val="00CF07EB"/>
    <w:rsid w:val="00DB3B2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81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326</Words>
  <Characters>1926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2013-11-25T14:04:00Z</dcterms:created>
  <dcterms:modified xsi:type="dcterms:W3CDTF">2013-11-26T12:42:00Z</dcterms:modified>
</cp:coreProperties>
</file>